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C30D8" w14:textId="77777777" w:rsidR="00C25643" w:rsidRDefault="00C25643" w:rsidP="00C25643">
      <w:pPr>
        <w:pStyle w:val="NoSpacing"/>
      </w:pPr>
      <w:r>
        <w:rPr>
          <w:u w:val="single"/>
        </w:rPr>
        <w:t>Thomas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fl.1487)</w:t>
      </w:r>
    </w:p>
    <w:p w14:paraId="1EBAB51F" w14:textId="25125A32" w:rsidR="00C25643" w:rsidRDefault="00C25643" w:rsidP="00C25643">
      <w:pPr>
        <w:pStyle w:val="NoSpacing"/>
      </w:pPr>
      <w:r>
        <w:t xml:space="preserve">of York. </w:t>
      </w:r>
      <w:r>
        <w:t>Surgeon.</w:t>
      </w:r>
      <w:bookmarkStart w:id="0" w:name="_GoBack"/>
      <w:bookmarkEnd w:id="0"/>
    </w:p>
    <w:p w14:paraId="7BC33A67" w14:textId="77777777" w:rsidR="00C25643" w:rsidRDefault="00C25643" w:rsidP="00C25643">
      <w:pPr>
        <w:pStyle w:val="NoSpacing"/>
      </w:pPr>
    </w:p>
    <w:p w14:paraId="0BA480F3" w14:textId="77777777" w:rsidR="00C25643" w:rsidRDefault="00C25643" w:rsidP="00C25643">
      <w:pPr>
        <w:pStyle w:val="NoSpacing"/>
      </w:pPr>
    </w:p>
    <w:p w14:paraId="40F3A3BF" w14:textId="77777777" w:rsidR="00C25643" w:rsidRDefault="00C25643" w:rsidP="00C25643">
      <w:pPr>
        <w:pStyle w:val="NoSpacing"/>
      </w:pPr>
      <w:r>
        <w:tab/>
        <w:t>1487</w:t>
      </w:r>
      <w:r>
        <w:tab/>
        <w:t>He became a Freeman.   (R.F.Y. p.213)</w:t>
      </w:r>
    </w:p>
    <w:p w14:paraId="5DDDBC70" w14:textId="77777777" w:rsidR="00C25643" w:rsidRDefault="00C25643" w:rsidP="00C25643">
      <w:pPr>
        <w:pStyle w:val="NoSpacing"/>
      </w:pPr>
    </w:p>
    <w:p w14:paraId="1E92FDAA" w14:textId="77777777" w:rsidR="00C25643" w:rsidRDefault="00C25643" w:rsidP="00C25643">
      <w:pPr>
        <w:pStyle w:val="NoSpacing"/>
      </w:pPr>
    </w:p>
    <w:p w14:paraId="081A2898" w14:textId="77777777" w:rsidR="00C25643" w:rsidRPr="00E17F19" w:rsidRDefault="00C25643" w:rsidP="00C25643">
      <w:pPr>
        <w:pStyle w:val="NoSpacing"/>
      </w:pPr>
      <w:r>
        <w:t>21 October 2018</w:t>
      </w:r>
    </w:p>
    <w:p w14:paraId="0AE4969C" w14:textId="073AA658" w:rsidR="006B2F86" w:rsidRPr="00C25643" w:rsidRDefault="00C25643" w:rsidP="00E71FC3">
      <w:pPr>
        <w:pStyle w:val="NoSpacing"/>
      </w:pPr>
    </w:p>
    <w:sectPr w:rsidR="006B2F86" w:rsidRPr="00C256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3CBA9" w14:textId="77777777" w:rsidR="00C25643" w:rsidRDefault="00C25643" w:rsidP="00E71FC3">
      <w:pPr>
        <w:spacing w:after="0" w:line="240" w:lineRule="auto"/>
      </w:pPr>
      <w:r>
        <w:separator/>
      </w:r>
    </w:p>
  </w:endnote>
  <w:endnote w:type="continuationSeparator" w:id="0">
    <w:p w14:paraId="6A944C30" w14:textId="77777777" w:rsidR="00C25643" w:rsidRDefault="00C256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175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0504E" w14:textId="77777777" w:rsidR="00C25643" w:rsidRDefault="00C25643" w:rsidP="00E71FC3">
      <w:pPr>
        <w:spacing w:after="0" w:line="240" w:lineRule="auto"/>
      </w:pPr>
      <w:r>
        <w:separator/>
      </w:r>
    </w:p>
  </w:footnote>
  <w:footnote w:type="continuationSeparator" w:id="0">
    <w:p w14:paraId="5A73D1BD" w14:textId="77777777" w:rsidR="00C25643" w:rsidRDefault="00C256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643"/>
    <w:rsid w:val="001A7C09"/>
    <w:rsid w:val="00577BD5"/>
    <w:rsid w:val="00656CBA"/>
    <w:rsid w:val="006A1F77"/>
    <w:rsid w:val="00733BE7"/>
    <w:rsid w:val="00AB52E8"/>
    <w:rsid w:val="00B16D3F"/>
    <w:rsid w:val="00BB41AC"/>
    <w:rsid w:val="00C256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42CC8"/>
  <w15:chartTrackingRefBased/>
  <w15:docId w15:val="{A68A4BC7-052D-471E-AB43-61B5269C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2018-10-21T19:02:00Z</dcterms:created>
  <dcterms:modified xsi:type="dcterms:W3CDTF">2018-10-21T19:03:00Z</dcterms:modified>
</cp:coreProperties>
</file>